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65F9D" w14:textId="6B8F8A19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4616C1" w:rsidRPr="004616C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R4-2304099</w:t>
      </w:r>
    </w:p>
    <w:p w14:paraId="7F5EC706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72063A34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3F3C710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154E7EF" w14:textId="0395C50F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ED77A6">
        <w:rPr>
          <w:rFonts w:ascii="Arial" w:eastAsia="Calibri" w:hAnsi="Arial" w:cs="Arial"/>
          <w:b/>
          <w:bCs/>
          <w:sz w:val="24"/>
        </w:rPr>
        <w:t xml:space="preserve">Discussion on </w:t>
      </w:r>
      <w:r w:rsidR="00ED77A6" w:rsidRPr="00ED77A6">
        <w:rPr>
          <w:rFonts w:ascii="Arial" w:eastAsia="Calibri" w:hAnsi="Arial" w:cs="Arial"/>
          <w:b/>
          <w:bCs/>
          <w:sz w:val="24"/>
        </w:rPr>
        <w:t>8Rx CSI requirement</w:t>
      </w:r>
      <w:r w:rsidR="00ED77A6">
        <w:rPr>
          <w:rFonts w:ascii="Arial" w:eastAsia="Calibri" w:hAnsi="Arial" w:cs="Arial"/>
          <w:b/>
          <w:bCs/>
          <w:sz w:val="24"/>
        </w:rPr>
        <w:t>s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61529F8D" w14:textId="019A9551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EC06C1" w:rsidRPr="002D05D6">
        <w:rPr>
          <w:rFonts w:ascii="Arial" w:eastAsia="MS Mincho" w:hAnsi="Arial" w:cs="Arial"/>
          <w:b/>
          <w:bCs/>
          <w:sz w:val="24"/>
          <w:szCs w:val="20"/>
          <w:lang w:val="en-GB"/>
        </w:rPr>
        <w:t>5.5.4.1.</w:t>
      </w:r>
      <w:r w:rsidR="00EC06C1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329520CF" w14:textId="39B7FCA4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E187B38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C3BDAE7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21DBFB4D" w14:textId="223FB445" w:rsidR="00E81F72" w:rsidRDefault="00E81F72" w:rsidP="00E81F72">
      <w:r>
        <w:t xml:space="preserve">This document extends the discussion on the 8Rx UE CSI requirements introduced in RAN4 #105 summarized in </w:t>
      </w:r>
      <w:r>
        <w:fldChar w:fldCharType="begin"/>
      </w:r>
      <w:r>
        <w:instrText xml:space="preserve"> REF _Ref130994624 \r \h </w:instrText>
      </w:r>
      <w:r>
        <w:fldChar w:fldCharType="separate"/>
      </w:r>
      <w:r w:rsidR="004616C1">
        <w:t>[1]</w:t>
      </w:r>
      <w:r>
        <w:fldChar w:fldCharType="end"/>
      </w:r>
      <w:r>
        <w:t xml:space="preserve">, discussions were continued at RAN4 #106 where the way forward was summarized in </w:t>
      </w:r>
      <w:r>
        <w:fldChar w:fldCharType="begin"/>
      </w:r>
      <w:r>
        <w:instrText xml:space="preserve"> REF _Ref130994771 \r \h </w:instrText>
      </w:r>
      <w:r>
        <w:fldChar w:fldCharType="separate"/>
      </w:r>
      <w:r w:rsidR="004616C1">
        <w:t>[3]</w:t>
      </w:r>
      <w:r>
        <w:fldChar w:fldCharType="end"/>
      </w:r>
      <w:r>
        <w:t xml:space="preserve">. </w:t>
      </w:r>
    </w:p>
    <w:p w14:paraId="0F447DD6" w14:textId="4181B166" w:rsidR="00E81F72" w:rsidRDefault="00E81F72" w:rsidP="00E81F72">
      <w:r>
        <w:t xml:space="preserve">The agreements reached during the last meeting regarding both 8 RX and CSI requirements are captured on the WFs </w:t>
      </w:r>
      <w:r>
        <w:fldChar w:fldCharType="begin"/>
      </w:r>
      <w:r>
        <w:instrText xml:space="preserve"> REF _Ref127284789 \r \h </w:instrText>
      </w:r>
      <w:r>
        <w:fldChar w:fldCharType="separate"/>
      </w:r>
      <w:r w:rsidR="004616C1">
        <w:t>[2]</w:t>
      </w:r>
      <w:r>
        <w:fldChar w:fldCharType="end"/>
      </w:r>
    </w:p>
    <w:p w14:paraId="519C4273" w14:textId="77777777" w:rsidR="00E81F72" w:rsidRDefault="00E81F72" w:rsidP="00E81F72">
      <w:pPr>
        <w:jc w:val="both"/>
      </w:pPr>
      <w:r>
        <w:t>The major open topics being: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81F72" w14:paraId="381497EB" w14:textId="77777777" w:rsidTr="004F5402">
        <w:trPr>
          <w:jc w:val="center"/>
        </w:trPr>
        <w:tc>
          <w:tcPr>
            <w:tcW w:w="8655" w:type="dxa"/>
          </w:tcPr>
          <w:p w14:paraId="72AE0918" w14:textId="77777777" w:rsidR="00E81F72" w:rsidRPr="0078094B" w:rsidRDefault="00E81F72" w:rsidP="00E81F72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eastAsia="zh-CN"/>
              </w:rPr>
            </w:pPr>
            <w:r w:rsidRPr="0078094B">
              <w:rPr>
                <w:rFonts w:eastAsia="SimSun"/>
                <w:lang w:eastAsia="zh-CN"/>
              </w:rPr>
              <w:t>PDSCH requirements</w:t>
            </w:r>
          </w:p>
          <w:p w14:paraId="199FDD53" w14:textId="77777777" w:rsidR="00E81F72" w:rsidRPr="0078094B" w:rsidRDefault="00E81F72" w:rsidP="00E81F72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eastAsia="zh-CN"/>
              </w:rPr>
            </w:pPr>
            <w:r w:rsidRPr="0078094B">
              <w:rPr>
                <w:rFonts w:eastAsia="SimSun"/>
                <w:lang w:eastAsia="zh-CN"/>
              </w:rPr>
              <w:t>SDR requirements</w:t>
            </w:r>
          </w:p>
          <w:p w14:paraId="24FA7985" w14:textId="77777777" w:rsidR="00E81F72" w:rsidRPr="0078094B" w:rsidRDefault="00E81F72" w:rsidP="00E81F72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eastAsia="zh-CN"/>
              </w:rPr>
            </w:pPr>
            <w:r w:rsidRPr="0078094B">
              <w:rPr>
                <w:rFonts w:eastAsia="SimSun"/>
                <w:lang w:eastAsia="zh-CN"/>
              </w:rPr>
              <w:t>CSI requirements</w:t>
            </w:r>
          </w:p>
        </w:tc>
      </w:tr>
    </w:tbl>
    <w:p w14:paraId="0914D97B" w14:textId="77777777" w:rsidR="00E81F72" w:rsidRDefault="00E81F72" w:rsidP="00E81F72"/>
    <w:p w14:paraId="7FE8059E" w14:textId="7C4A2D71" w:rsidR="00E81F72" w:rsidRDefault="00E81F72" w:rsidP="00E81F72">
      <w:pPr>
        <w:jc w:val="both"/>
      </w:pPr>
      <w:r>
        <w:t xml:space="preserve">This paper presents Nokia’s views on the open issues related to the </w:t>
      </w:r>
      <w:r w:rsidRPr="0078094B">
        <w:t xml:space="preserve">8Rx UE </w:t>
      </w:r>
      <w:r w:rsidR="00A608C7">
        <w:t>CSI</w:t>
      </w:r>
      <w:r>
        <w:t xml:space="preserve"> </w:t>
      </w:r>
      <w:r w:rsidRPr="0078094B">
        <w:t>demodulation</w:t>
      </w:r>
      <w:r>
        <w:t>, extending the previous discussion introduced in</w:t>
      </w:r>
      <w:r w:rsidR="00FE4CB1">
        <w:t xml:space="preserve"> </w:t>
      </w:r>
      <w:r w:rsidR="00FE4CB1">
        <w:fldChar w:fldCharType="begin"/>
      </w:r>
      <w:r w:rsidR="00FE4CB1">
        <w:instrText xml:space="preserve"> REF _Ref127284789 \n \h </w:instrText>
      </w:r>
      <w:r w:rsidR="00FE4CB1">
        <w:fldChar w:fldCharType="separate"/>
      </w:r>
      <w:r w:rsidR="004616C1">
        <w:t>[2]</w:t>
      </w:r>
      <w:r w:rsidR="00FE4CB1">
        <w:fldChar w:fldCharType="end"/>
      </w:r>
      <w:r>
        <w:t xml:space="preserve">. </w:t>
      </w:r>
    </w:p>
    <w:p w14:paraId="032C789C" w14:textId="6822C7B7" w:rsidR="00E81F72" w:rsidRDefault="00E81F72" w:rsidP="00E81F72">
      <w:pPr>
        <w:jc w:val="both"/>
      </w:pPr>
      <w:r>
        <w:t xml:space="preserve">This discussion is supported by simulation results provided in </w:t>
      </w:r>
      <w:r>
        <w:fldChar w:fldCharType="begin"/>
      </w:r>
      <w:r>
        <w:instrText xml:space="preserve"> REF _Ref130807933 \n \h </w:instrText>
      </w:r>
      <w:r>
        <w:fldChar w:fldCharType="separate"/>
      </w:r>
      <w:r w:rsidR="004616C1">
        <w:t>[4]</w:t>
      </w:r>
      <w:r>
        <w:fldChar w:fldCharType="end"/>
      </w:r>
    </w:p>
    <w:p w14:paraId="0FDD26AF" w14:textId="77777777" w:rsidR="00047F2A" w:rsidRDefault="00047F2A" w:rsidP="00AA360D">
      <w:pPr>
        <w:jc w:val="both"/>
      </w:pPr>
    </w:p>
    <w:p w14:paraId="454CCF09" w14:textId="4CF9B179" w:rsidR="00AA360D" w:rsidRDefault="00AA360D" w:rsidP="00AA360D">
      <w:pPr>
        <w:jc w:val="both"/>
      </w:pPr>
      <w:r>
        <w:t xml:space="preserve">In this paper, we </w:t>
      </w:r>
      <w:r w:rsidR="00047F2A">
        <w:t xml:space="preserve">present </w:t>
      </w:r>
      <w:r w:rsidR="00047F2A" w:rsidRPr="00047F2A">
        <w:t>Nokia’s view</w:t>
      </w:r>
      <w:r w:rsidR="00047F2A">
        <w:t xml:space="preserve"> on the</w:t>
      </w:r>
      <w:r>
        <w:t xml:space="preserve"> impact to </w:t>
      </w:r>
      <w:r w:rsidR="009A5A62">
        <w:t>demod</w:t>
      </w:r>
      <w:r w:rsidR="00CA6496">
        <w:t>ulation</w:t>
      </w:r>
      <w:r w:rsidR="009A5A62">
        <w:t xml:space="preserve"> req</w:t>
      </w:r>
      <w:r>
        <w:t xml:space="preserve">uirements.      </w:t>
      </w:r>
    </w:p>
    <w:p w14:paraId="221A3F95" w14:textId="77777777" w:rsidR="00047F2A" w:rsidRDefault="00047F2A" w:rsidP="00AA360D">
      <w:pPr>
        <w:jc w:val="both"/>
      </w:pPr>
    </w:p>
    <w:p w14:paraId="2B2065FD" w14:textId="7948A7BC" w:rsidR="00AC1A8D" w:rsidRPr="00160CB9" w:rsidRDefault="00033ACE" w:rsidP="00AC1A8D">
      <w:pPr>
        <w:pStyle w:val="RAN4H1"/>
        <w:rPr>
          <w:lang w:val="en-US"/>
        </w:rPr>
      </w:pPr>
      <w:r>
        <w:rPr>
          <w:lang w:val="en-US"/>
        </w:rPr>
        <w:t>Discussion</w:t>
      </w:r>
    </w:p>
    <w:p w14:paraId="39EFCAE8" w14:textId="7C421EE3" w:rsidR="007918C9" w:rsidRDefault="003C41A2" w:rsidP="004114AB">
      <w:r>
        <w:t>In RAN4#106, we agreed to define requirements for CQI</w:t>
      </w:r>
      <w:r w:rsidR="0031063C">
        <w:t xml:space="preserve"> where we have still one </w:t>
      </w:r>
      <w:r w:rsidR="007918C9">
        <w:t xml:space="preserve">open </w:t>
      </w:r>
      <w:r w:rsidR="00F06BFC">
        <w:t>issue as follows: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F06BFC" w14:paraId="1EB9084C" w14:textId="77777777" w:rsidTr="00D6644E">
        <w:trPr>
          <w:jc w:val="center"/>
        </w:trPr>
        <w:tc>
          <w:tcPr>
            <w:tcW w:w="9617" w:type="dxa"/>
          </w:tcPr>
          <w:p w14:paraId="430CBAE2" w14:textId="77777777" w:rsidR="00D6644E" w:rsidRPr="00C713DC" w:rsidRDefault="00D6644E" w:rsidP="00D6644E">
            <w:pPr>
              <w:rPr>
                <w:b/>
                <w:u w:val="single"/>
                <w:lang w:eastAsia="ko-KR"/>
              </w:rPr>
            </w:pPr>
            <w:r w:rsidRPr="00C713DC">
              <w:rPr>
                <w:b/>
                <w:u w:val="single"/>
                <w:lang w:eastAsia="ko-KR"/>
              </w:rPr>
              <w:t>Issue</w:t>
            </w:r>
            <w:r>
              <w:rPr>
                <w:b/>
                <w:u w:val="single"/>
                <w:lang w:eastAsia="ko-KR"/>
              </w:rPr>
              <w:t xml:space="preserve"> 4-3: SNR for CQI requirements</w:t>
            </w:r>
          </w:p>
          <w:p w14:paraId="5A6A3DE0" w14:textId="77777777" w:rsidR="00D6644E" w:rsidRPr="00C713DC" w:rsidRDefault="00D6644E" w:rsidP="00D6644E">
            <w:pPr>
              <w:pStyle w:val="ListParagraph"/>
              <w:numPr>
                <w:ilvl w:val="0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713DC">
              <w:rPr>
                <w:rFonts w:eastAsia="SimSun"/>
                <w:szCs w:val="24"/>
                <w:lang w:eastAsia="zh-CN"/>
              </w:rPr>
              <w:t xml:space="preserve">Option 1: </w:t>
            </w:r>
            <w:r>
              <w:rPr>
                <w:rFonts w:eastAsia="SimSun"/>
                <w:szCs w:val="24"/>
                <w:lang w:eastAsia="zh-CN"/>
              </w:rPr>
              <w:t xml:space="preserve">[2, 3] dB and [8, 9]dB </w:t>
            </w:r>
          </w:p>
          <w:p w14:paraId="38D4A90B" w14:textId="77777777" w:rsidR="00D6644E" w:rsidRDefault="00D6644E" w:rsidP="00D6644E">
            <w:pPr>
              <w:pStyle w:val="ListParagraph"/>
              <w:numPr>
                <w:ilvl w:val="0"/>
                <w:numId w:val="29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2: [4, 5] dB and [10, 11]dB </w:t>
            </w:r>
          </w:p>
          <w:p w14:paraId="5165EFB3" w14:textId="77777777" w:rsidR="00D6644E" w:rsidRPr="00EC28B7" w:rsidRDefault="00D6644E" w:rsidP="00D6644E">
            <w:pPr>
              <w:pStyle w:val="ListParagraph"/>
              <w:numPr>
                <w:ilvl w:val="0"/>
                <w:numId w:val="29"/>
              </w:numPr>
              <w:spacing w:after="120"/>
              <w:contextualSpacing w:val="0"/>
            </w:pPr>
            <w:r w:rsidRPr="00EC28B7">
              <w:rPr>
                <w:rFonts w:eastAsia="SimSun"/>
                <w:szCs w:val="24"/>
                <w:lang w:eastAsia="zh-CN"/>
              </w:rPr>
              <w:t>Option 3</w:t>
            </w:r>
            <w:r w:rsidRPr="00EC28B7">
              <w:rPr>
                <w:rFonts w:eastAsia="SimSun" w:hint="eastAsia"/>
                <w:szCs w:val="24"/>
                <w:lang w:eastAsia="zh-CN"/>
              </w:rPr>
              <w:t>:</w:t>
            </w:r>
            <w:r w:rsidRPr="00EC28B7">
              <w:rPr>
                <w:rFonts w:eastAsia="SimSun"/>
                <w:szCs w:val="24"/>
                <w:lang w:eastAsia="zh-CN"/>
              </w:rPr>
              <w:t xml:space="preserve"> [1, 2] dB and [7, 8] dB </w:t>
            </w:r>
          </w:p>
          <w:p w14:paraId="4EA984A9" w14:textId="77777777" w:rsidR="00D6644E" w:rsidRPr="00EC28B7" w:rsidRDefault="00D6644E" w:rsidP="00D6644E">
            <w:pPr>
              <w:pStyle w:val="ListParagraph"/>
              <w:numPr>
                <w:ilvl w:val="0"/>
                <w:numId w:val="29"/>
              </w:numPr>
              <w:spacing w:after="120"/>
              <w:contextualSpacing w:val="0"/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ther options are not precluded</w:t>
            </w:r>
          </w:p>
          <w:p w14:paraId="3D707804" w14:textId="77777777" w:rsidR="00F06BFC" w:rsidRDefault="00F06BFC" w:rsidP="004114AB"/>
        </w:tc>
      </w:tr>
    </w:tbl>
    <w:p w14:paraId="4B424F63" w14:textId="77777777" w:rsidR="00F06BFC" w:rsidRDefault="00F06BFC" w:rsidP="004114AB"/>
    <w:tbl>
      <w:tblPr>
        <w:tblW w:w="9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0"/>
        <w:gridCol w:w="960"/>
        <w:gridCol w:w="960"/>
        <w:gridCol w:w="960"/>
        <w:gridCol w:w="960"/>
        <w:gridCol w:w="960"/>
        <w:gridCol w:w="960"/>
      </w:tblGrid>
      <w:tr w:rsidR="00F977B3" w:rsidRPr="00F977B3" w14:paraId="0F29A9D1" w14:textId="77777777" w:rsidTr="009B2F93">
        <w:trPr>
          <w:trHeight w:val="300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3E650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CQI TDD FR1 (static condition)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76FFE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03073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CQI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8910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Count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0A1F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Percent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22E5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Median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EB104" w14:textId="77777777" w:rsidR="00F977B3" w:rsidRPr="00EA644A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it-IT" w:eastAsia="fr-FR"/>
              </w:rPr>
            </w:pPr>
            <w:proofErr w:type="spellStart"/>
            <w:r w:rsidRPr="00EA644A">
              <w:rPr>
                <w:rFonts w:ascii="DengXian" w:eastAsia="DengXian" w:hAnsi="DengXian" w:cs="Calibri" w:hint="eastAsia"/>
                <w:color w:val="000000"/>
                <w:sz w:val="22"/>
                <w:lang w:val="it-IT" w:eastAsia="fr-FR"/>
              </w:rPr>
              <w:t>Prob</w:t>
            </w:r>
            <w:proofErr w:type="spellEnd"/>
            <w:r w:rsidRPr="00EA644A">
              <w:rPr>
                <w:rFonts w:ascii="DengXian" w:eastAsia="DengXian" w:hAnsi="DengXian" w:cs="Calibri" w:hint="eastAsia"/>
                <w:color w:val="000000"/>
                <w:sz w:val="22"/>
                <w:lang w:val="it-IT" w:eastAsia="fr-FR"/>
              </w:rPr>
              <w:t xml:space="preserve"> (</w:t>
            </w:r>
            <w:proofErr w:type="spellStart"/>
            <w:r w:rsidRPr="00EA644A">
              <w:rPr>
                <w:rFonts w:ascii="DengXian" w:eastAsia="DengXian" w:hAnsi="DengXian" w:cs="Calibri" w:hint="eastAsia"/>
                <w:color w:val="000000"/>
                <w:sz w:val="22"/>
                <w:lang w:val="it-IT" w:eastAsia="fr-FR"/>
              </w:rPr>
              <w:t>Median</w:t>
            </w:r>
            <w:proofErr w:type="spellEnd"/>
            <w:r w:rsidRPr="00EA644A">
              <w:rPr>
                <w:rFonts w:ascii="DengXian" w:eastAsia="DengXian" w:hAnsi="DengXian" w:cs="Calibri" w:hint="eastAsia"/>
                <w:color w:val="000000"/>
                <w:sz w:val="22"/>
                <w:lang w:val="it-IT" w:eastAsia="fr-FR"/>
              </w:rPr>
              <w:t xml:space="preserve"> CQI-1&lt;CQI&lt; </w:t>
            </w:r>
            <w:proofErr w:type="spellStart"/>
            <w:r w:rsidRPr="00EA644A">
              <w:rPr>
                <w:rFonts w:ascii="DengXian" w:eastAsia="DengXian" w:hAnsi="DengXian" w:cs="Calibri" w:hint="eastAsia"/>
                <w:color w:val="000000"/>
                <w:sz w:val="22"/>
                <w:lang w:val="it-IT" w:eastAsia="fr-FR"/>
              </w:rPr>
              <w:t>Median</w:t>
            </w:r>
            <w:proofErr w:type="spellEnd"/>
            <w:r w:rsidRPr="00EA644A">
              <w:rPr>
                <w:rFonts w:ascii="DengXian" w:eastAsia="DengXian" w:hAnsi="DengXian" w:cs="Calibri" w:hint="eastAsia"/>
                <w:color w:val="000000"/>
                <w:sz w:val="22"/>
                <w:lang w:val="it-IT" w:eastAsia="fr-FR"/>
              </w:rPr>
              <w:t xml:space="preserve"> CQI+1)</w:t>
            </w:r>
          </w:p>
        </w:tc>
      </w:tr>
      <w:tr w:rsidR="00F977B3" w:rsidRPr="003D6442" w14:paraId="13C4901F" w14:textId="77777777" w:rsidTr="009B2F93">
        <w:trPr>
          <w:trHeight w:val="300"/>
        </w:trPr>
        <w:tc>
          <w:tcPr>
            <w:tcW w:w="3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475B7" w14:textId="77777777" w:rsidR="00F977B3" w:rsidRPr="00EA644A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de-DE" w:eastAsia="fr-FR"/>
              </w:rPr>
            </w:pPr>
            <w:r w:rsidRPr="00EA644A">
              <w:rPr>
                <w:rFonts w:ascii="DengXian" w:eastAsia="DengXian" w:hAnsi="DengXian" w:cs="Calibri" w:hint="eastAsia"/>
                <w:color w:val="000000"/>
                <w:sz w:val="22"/>
                <w:lang w:val="de-DE" w:eastAsia="fr-FR"/>
              </w:rPr>
              <w:lastRenderedPageBreak/>
              <w:t>CQI TDD 40M 30kHz FR1 4T8R UE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CF90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983C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163B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DA681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0.05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9913D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73B4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F977B3" w:rsidRPr="003D6442" w14:paraId="7589FF1E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9A390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4D542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607E3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9712C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7796F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99.95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A3FA2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681F6A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F977B3" w:rsidRPr="003D6442" w14:paraId="157830E6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D2B64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8127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5AF9B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794A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FFD9F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94.875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1B2A0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E733F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F977B3" w:rsidRPr="003D6442" w14:paraId="4F31F338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F8A885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65BC4C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5A27A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E741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286A6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5.125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46693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FC7D4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F977B3" w:rsidRPr="003D6442" w14:paraId="7FF4F498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4C9810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28D27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E0E3A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480B1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9D3EE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83.45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174A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E7D2C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F977B3" w:rsidRPr="003D6442" w14:paraId="6D1E21B5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875E9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04DE1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8694F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CDADD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4F7A0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16.55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C7677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98132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F977B3" w:rsidRPr="003D6442" w14:paraId="338E25B3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00A4D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7F506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FEB35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F05D5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F6AFD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1.875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81EA3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C2BEE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F977B3" w:rsidRPr="003D6442" w14:paraId="4D541247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490E81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BE59D5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1AAC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E73E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3925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3F631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98.125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486B68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D58CA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F977B3" w:rsidRPr="003D6442" w14:paraId="1D7881E4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DFFEA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90D9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8A56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ACE1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410F3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59.75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B1E15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8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E360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F977B3" w:rsidRPr="003D6442" w14:paraId="2C56BB42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BBB28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7B144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85F55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E33B9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2ECA3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40.25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D1E68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4498F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F977B3" w:rsidRPr="003D6442" w14:paraId="70BED2A4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A9152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5AF10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9BC19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1E945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EBBE7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99.45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B83D4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7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D400B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F977B3" w:rsidRPr="003D6442" w14:paraId="44BA599F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A3C5F4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EDFC88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AD8B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799EB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9FEB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0.55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BC228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42C74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F977B3" w:rsidRPr="003D6442" w14:paraId="5C95E382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D0FCA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388DB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168B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BBC4B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3755F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88.15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A751C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6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B8479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F977B3" w:rsidRPr="003D6442" w14:paraId="701A9726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5CBFD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AF99F9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E967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10FAD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331F9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11.85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0D3EE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F2D53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F977B3" w:rsidRPr="003D6442" w14:paraId="4B49C21C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59061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B195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5A87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A5C3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E16EF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99.525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BAA5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F3465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F977B3" w:rsidRPr="003D6442" w14:paraId="00E7480B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88795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6500C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ABEF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C5EA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696E6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0.475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7B6D1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D51C8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F977B3" w:rsidRPr="003D6442" w14:paraId="1DF696D4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36E11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25220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73A9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F2A8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41630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7.925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3EC5B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F2C62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F977B3" w:rsidRPr="003D6442" w14:paraId="6E254996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04F3B9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06B63C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CDD9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AE48F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F1CEA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90.525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5041D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BB4D6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F977B3" w:rsidRPr="003D6442" w14:paraId="3D96399D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4E326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AF2C3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E108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C09B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C5D7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1.55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F802D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52B98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F977B3" w:rsidRPr="003D6442" w14:paraId="5697833E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D1C3E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1590E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24274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4A37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CCF0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1.45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DEC6E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F83F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F977B3" w:rsidRPr="003D6442" w14:paraId="0FC40C96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2D331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CC755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DB1F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E2CE6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37F7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98.525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8D25A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A9573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F977B3" w:rsidRPr="003D6442" w14:paraId="21E0D936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23859F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A0844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BFAF0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81AF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9EEC4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0.025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F9A707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97881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F977B3" w:rsidRPr="003D6442" w14:paraId="4CDDF419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9B91E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F9F33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B1F32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8BFCB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2A7AF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6.075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7D5B8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EB1F5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F977B3" w:rsidRPr="003D6442" w14:paraId="1C0B092F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A32BA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90CFF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5D30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F060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691D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93.5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6805D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9728F5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F977B3" w:rsidRPr="003D6442" w14:paraId="5BD4A900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C232B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E1352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7FD70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2AAEC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F5AE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0.425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4D4CC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485FB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F977B3" w:rsidRPr="003D6442" w14:paraId="157BFFE6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45565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C8DB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1FC6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9BAD6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574C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18.075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B0E3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C9BC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F977B3" w:rsidRPr="003D6442" w14:paraId="702FA7C2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4E2C9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D16C2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ECCDF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649EC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C470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81.1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2F77F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D91D0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F977B3" w:rsidRPr="003D6442" w14:paraId="7E3EAAD0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43BD74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7EE46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CB2E5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CF42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0F89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0.825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BDE92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68524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  <w:tr w:rsidR="00F977B3" w:rsidRPr="003D6442" w14:paraId="432BE112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2BED9D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78A35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-6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DFBDA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3C9EB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3899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E941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97.475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234E2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3ACE1" w14:textId="77777777" w:rsidR="00F977B3" w:rsidRPr="003D6442" w:rsidRDefault="00F977B3" w:rsidP="009B2F93">
            <w:pPr>
              <w:spacing w:after="0" w:line="240" w:lineRule="auto"/>
              <w:jc w:val="center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100</w:t>
            </w:r>
          </w:p>
        </w:tc>
      </w:tr>
      <w:tr w:rsidR="00F977B3" w:rsidRPr="003D6442" w14:paraId="751AFABD" w14:textId="77777777" w:rsidTr="009B2F93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64543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7BC706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F070D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E3758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DF898" w14:textId="77777777" w:rsidR="00F977B3" w:rsidRPr="003D6442" w:rsidRDefault="00F977B3" w:rsidP="009B2F93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 w:rsidRPr="003D6442">
              <w:rPr>
                <w:rFonts w:ascii="DengXian" w:eastAsia="DengXian" w:hAnsi="DengXian" w:cs="Calibri" w:hint="eastAsia"/>
                <w:color w:val="000000"/>
                <w:sz w:val="22"/>
                <w:lang w:eastAsia="fr-FR"/>
              </w:rPr>
              <w:t>2.525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6BFF3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5EBA39" w14:textId="77777777" w:rsidR="00F977B3" w:rsidRPr="003D6442" w:rsidRDefault="00F977B3" w:rsidP="009B2F93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</w:tbl>
    <w:p w14:paraId="26D43DE4" w14:textId="37570F36" w:rsidR="005A78CE" w:rsidRDefault="005A78CE" w:rsidP="004114AB"/>
    <w:p w14:paraId="4767A060" w14:textId="2719032B" w:rsidR="007918C9" w:rsidRDefault="000F1CC7" w:rsidP="004114AB">
      <w:r>
        <w:t>Based on our simulation results</w:t>
      </w:r>
      <w:r w:rsidR="00572167">
        <w:t xml:space="preserve"> </w:t>
      </w:r>
      <w:r w:rsidR="00572167">
        <w:fldChar w:fldCharType="begin"/>
      </w:r>
      <w:r w:rsidR="00572167">
        <w:instrText xml:space="preserve"> REF _Ref130807933 \r \h </w:instrText>
      </w:r>
      <w:r w:rsidR="00572167">
        <w:fldChar w:fldCharType="separate"/>
      </w:r>
      <w:r w:rsidR="004616C1">
        <w:t>[4]</w:t>
      </w:r>
      <w:r w:rsidR="00572167">
        <w:fldChar w:fldCharType="end"/>
      </w:r>
      <w:r w:rsidR="00572167">
        <w:t>,</w:t>
      </w:r>
      <w:r w:rsidR="00276752">
        <w:t xml:space="preserve"> </w:t>
      </w:r>
      <w:r w:rsidR="003A2B91">
        <w:t>the most stable CQI reporting condition is in</w:t>
      </w:r>
      <w:r w:rsidR="005F1ECF">
        <w:t xml:space="preserve"> </w:t>
      </w:r>
      <w:r w:rsidR="00B50C0C">
        <w:t>{</w:t>
      </w:r>
      <w:r w:rsidR="00A4169C" w:rsidRPr="00A4169C">
        <w:t>Option 1: [2, 3] dB and [8, 9]dB</w:t>
      </w:r>
      <w:r w:rsidR="00B50C0C">
        <w:t>}</w:t>
      </w:r>
      <w:r w:rsidR="003A2B91">
        <w:t>.</w:t>
      </w:r>
      <w:r w:rsidR="00DE39C1">
        <w:t xml:space="preserve"> Alternatively {option 4 </w:t>
      </w:r>
      <w:r w:rsidR="00DE39C1" w:rsidRPr="00DE39C1">
        <w:t>[</w:t>
      </w:r>
      <w:r w:rsidR="006F3000">
        <w:t>4</w:t>
      </w:r>
      <w:r w:rsidR="006B3F10">
        <w:t>, 5</w:t>
      </w:r>
      <w:r w:rsidR="00DE39C1" w:rsidRPr="00DE39C1">
        <w:t>] dB and [8, 9]dB</w:t>
      </w:r>
      <w:r w:rsidR="00DE39C1">
        <w:t>}</w:t>
      </w:r>
      <w:r w:rsidR="006F3000">
        <w:t xml:space="preserve"> would be </w:t>
      </w:r>
      <w:r w:rsidR="009C1E31">
        <w:t>even more fitting to our results.</w:t>
      </w:r>
      <w:r w:rsidR="00F977B3">
        <w:t xml:space="preserve"> </w:t>
      </w:r>
    </w:p>
    <w:p w14:paraId="41AE8EA8" w14:textId="6D874063" w:rsidR="003A2B91" w:rsidRDefault="00A40652" w:rsidP="00A40652">
      <w:pPr>
        <w:pStyle w:val="RAN4proposal"/>
      </w:pPr>
      <w:bookmarkStart w:id="4" w:name="_Ref131765148"/>
      <w:r>
        <w:t>RAN to cho</w:t>
      </w:r>
      <w:r w:rsidR="00B25DCE">
        <w:t>o</w:t>
      </w:r>
      <w:r>
        <w:t>se SNR test points for CQI requirements as either {</w:t>
      </w:r>
      <w:r w:rsidRPr="00A4169C">
        <w:t>Option 1: [2, 3] dB and [8, 9]dB</w:t>
      </w:r>
      <w:r>
        <w:t xml:space="preserve">} or {option 4 </w:t>
      </w:r>
      <w:r w:rsidRPr="00DE39C1">
        <w:t>[</w:t>
      </w:r>
      <w:r>
        <w:t>4, 5</w:t>
      </w:r>
      <w:r w:rsidRPr="00DE39C1">
        <w:t>] dB and [8, 9]dB</w:t>
      </w:r>
      <w:r>
        <w:t>}.</w:t>
      </w:r>
      <w:bookmarkEnd w:id="4"/>
    </w:p>
    <w:p w14:paraId="6F779567" w14:textId="77777777" w:rsidR="007918C9" w:rsidRDefault="007918C9" w:rsidP="004114AB"/>
    <w:p w14:paraId="597EFE5B" w14:textId="77777777" w:rsidR="0060543D" w:rsidRDefault="0060543D" w:rsidP="0060543D"/>
    <w:p w14:paraId="77F0D46E" w14:textId="77777777" w:rsidR="0060543D" w:rsidRPr="0060543D" w:rsidRDefault="0060543D" w:rsidP="0060543D"/>
    <w:p w14:paraId="6D1264F6" w14:textId="77777777" w:rsidR="00CD7492" w:rsidRPr="00D40277" w:rsidRDefault="00CD7492" w:rsidP="00A37002">
      <w:pPr>
        <w:pStyle w:val="RAN4H1"/>
        <w:rPr>
          <w:lang w:val="en-US"/>
        </w:rPr>
      </w:pPr>
      <w:bookmarkStart w:id="5" w:name="_Toc116995848"/>
      <w:r w:rsidRPr="00D40277">
        <w:rPr>
          <w:lang w:val="en-US"/>
        </w:rPr>
        <w:t>Conclusion</w:t>
      </w:r>
      <w:bookmarkEnd w:id="5"/>
    </w:p>
    <w:p w14:paraId="7CBDD6E2" w14:textId="77777777" w:rsidR="00DE3F99" w:rsidRDefault="00D40277" w:rsidP="005C23A4">
      <w:pPr>
        <w:rPr>
          <w:rFonts w:eastAsiaTheme="minorEastAsia"/>
        </w:rPr>
      </w:pPr>
      <w:r w:rsidRPr="00D40277">
        <w:t>This contribution</w:t>
      </w:r>
      <w:r w:rsidR="00695AFB">
        <w:t xml:space="preserve"> provides </w:t>
      </w:r>
      <w:r w:rsidR="00695AFB" w:rsidRPr="00826D7D">
        <w:rPr>
          <w:rFonts w:eastAsiaTheme="minorEastAsia"/>
        </w:rPr>
        <w:t xml:space="preserve">our </w:t>
      </w:r>
      <w:r w:rsidR="00695AFB">
        <w:rPr>
          <w:rFonts w:eastAsiaTheme="minorEastAsia"/>
        </w:rPr>
        <w:t>views on CSI requirements for 8RX UE</w:t>
      </w:r>
      <w:r w:rsidR="00884EF0">
        <w:rPr>
          <w:rFonts w:eastAsiaTheme="minorEastAsia"/>
        </w:rPr>
        <w:t xml:space="preserve">. </w:t>
      </w:r>
      <w:r w:rsidR="00DE3F99">
        <w:rPr>
          <w:rFonts w:eastAsiaTheme="minorEastAsia"/>
        </w:rPr>
        <w:t xml:space="preserve">The proposal is as follows: </w:t>
      </w:r>
    </w:p>
    <w:p w14:paraId="72CA629E" w14:textId="16DB166C" w:rsidR="00884EF0" w:rsidRPr="00884EF0" w:rsidRDefault="00DE3F99" w:rsidP="005C23A4">
      <w:pPr>
        <w:rPr>
          <w:rFonts w:eastAsiaTheme="minorEastAsia"/>
        </w:rPr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_Ref131765148 \r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4616C1">
        <w:rPr>
          <w:rFonts w:eastAsiaTheme="minorEastAsia"/>
        </w:rPr>
        <w:t>Proposal 1: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_Ref131765148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4616C1">
        <w:t>RAN to choose SNR test points for CQI requirements as either {</w:t>
      </w:r>
      <w:r w:rsidR="004616C1" w:rsidRPr="00A4169C">
        <w:t>Option 1: [2, 3] dB and [8, 9]dB</w:t>
      </w:r>
      <w:r w:rsidR="004616C1">
        <w:t xml:space="preserve">} or {option 4 </w:t>
      </w:r>
      <w:r w:rsidR="004616C1" w:rsidRPr="00DE39C1">
        <w:t>[</w:t>
      </w:r>
      <w:r w:rsidR="004616C1">
        <w:t>4, 5</w:t>
      </w:r>
      <w:r w:rsidR="004616C1" w:rsidRPr="00DE39C1">
        <w:t>] dB and [8, 9]dB</w:t>
      </w:r>
      <w:r w:rsidR="004616C1">
        <w:t>}.</w:t>
      </w:r>
      <w:r>
        <w:rPr>
          <w:rFonts w:eastAsiaTheme="minorEastAsia"/>
        </w:rPr>
        <w:fldChar w:fldCharType="end"/>
      </w:r>
      <w:r w:rsidR="00884EF0">
        <w:rPr>
          <w:rFonts w:eastAsiaTheme="minorEastAsia"/>
        </w:rPr>
        <w:t xml:space="preserve"> </w:t>
      </w:r>
    </w:p>
    <w:p w14:paraId="6BA85FF8" w14:textId="20AC17F5" w:rsidR="003B659E" w:rsidRPr="00AC75E0" w:rsidRDefault="00D40277" w:rsidP="00D40277">
      <w:pPr>
        <w:pStyle w:val="RAN4H1"/>
      </w:pPr>
      <w:r w:rsidRPr="00D40277">
        <w:lastRenderedPageBreak/>
        <w:t>R</w:t>
      </w:r>
      <w:r w:rsidRPr="00AC75E0">
        <w:t xml:space="preserve">eferences </w:t>
      </w:r>
    </w:p>
    <w:bookmarkStart w:id="6" w:name="_Ref114500673"/>
    <w:bookmarkStart w:id="7" w:name="_Ref130994624"/>
    <w:bookmarkEnd w:id="6"/>
    <w:p w14:paraId="0ECCA549" w14:textId="1CC7776E" w:rsidR="00E81F72" w:rsidRPr="00AC75E0" w:rsidRDefault="00E81F72" w:rsidP="00E81F72">
      <w:pPr>
        <w:pStyle w:val="ListParagraph"/>
        <w:numPr>
          <w:ilvl w:val="0"/>
          <w:numId w:val="21"/>
        </w:numPr>
        <w:ind w:right="-22"/>
      </w:pPr>
      <w:r w:rsidRPr="00AC75E0">
        <w:fldChar w:fldCharType="begin"/>
      </w:r>
      <w:r w:rsidRPr="00AC75E0">
        <w:instrText xml:space="preserve"> HYPERLINK "https://www.3gpp.org/ftp/tsg_ran/TSG_RAN/TSGR_96/Docs/RP-221496.zip" </w:instrText>
      </w:r>
      <w:r w:rsidRPr="00AC75E0">
        <w:fldChar w:fldCharType="separate"/>
      </w:r>
      <w:r w:rsidRPr="00AC75E0">
        <w:rPr>
          <w:rStyle w:val="Hyperlink"/>
          <w:color w:val="auto"/>
          <w:lang w:val="en-GB"/>
        </w:rPr>
        <w:t>RP-221496</w:t>
      </w:r>
      <w:r w:rsidRPr="00AC75E0">
        <w:rPr>
          <w:rStyle w:val="Hyperlink"/>
          <w:color w:val="auto"/>
          <w:lang w:val="en-GB"/>
        </w:rPr>
        <w:fldChar w:fldCharType="end"/>
      </w:r>
      <w:r w:rsidRPr="00AC75E0">
        <w:rPr>
          <w:lang w:val="en-GB"/>
        </w:rPr>
        <w:t xml:space="preserve"> “Revised WID Further RF requirements enhancement for NR and EN-DC in frequency range 1 (FR1)”</w:t>
      </w:r>
    </w:p>
    <w:bookmarkStart w:id="8" w:name="_Ref127284789"/>
    <w:bookmarkStart w:id="9" w:name="_Ref127285522"/>
    <w:p w14:paraId="5BED9F56" w14:textId="2B3D8B1B" w:rsidR="00E81F72" w:rsidRPr="00AC75E0" w:rsidRDefault="00E81F72" w:rsidP="00E81F72">
      <w:pPr>
        <w:pStyle w:val="ListParagraph"/>
        <w:numPr>
          <w:ilvl w:val="0"/>
          <w:numId w:val="21"/>
        </w:numPr>
      </w:pPr>
      <w:r w:rsidRPr="00AC75E0">
        <w:fldChar w:fldCharType="begin"/>
      </w:r>
      <w:r w:rsidRPr="00AC75E0">
        <w:instrText xml:space="preserve"> HYPERLINK "https://www.3gpp.org/ftp/tsg_ran/WG4_Radio/TSGR4_105/Docs/R4-2220152.zip" </w:instrText>
      </w:r>
      <w:r w:rsidRPr="00AC75E0">
        <w:fldChar w:fldCharType="separate"/>
      </w:r>
      <w:r w:rsidRPr="00AC75E0">
        <w:rPr>
          <w:rStyle w:val="Hyperlink"/>
          <w:color w:val="auto"/>
        </w:rPr>
        <w:t>R4-2220152</w:t>
      </w:r>
      <w:r w:rsidRPr="00AC75E0">
        <w:fldChar w:fldCharType="end"/>
      </w:r>
      <w:r w:rsidRPr="00AC75E0">
        <w:t xml:space="preserve">, “Topic summary for [105][326] RF_FR1_enh2_Demod”, Huawei, </w:t>
      </w:r>
      <w:proofErr w:type="spellStart"/>
      <w:r w:rsidRPr="00AC75E0">
        <w:t>HiSilicon</w:t>
      </w:r>
      <w:proofErr w:type="spellEnd"/>
      <w:r w:rsidRPr="00AC75E0">
        <w:t>, RAN WG4 #105, Toulouse, Nov. 2022</w:t>
      </w:r>
      <w:bookmarkEnd w:id="8"/>
    </w:p>
    <w:p w14:paraId="46067A76" w14:textId="77777777" w:rsidR="00E81F72" w:rsidRPr="00AC75E0" w:rsidRDefault="00E81F72" w:rsidP="00E81F72">
      <w:pPr>
        <w:pStyle w:val="ListParagraph"/>
        <w:numPr>
          <w:ilvl w:val="0"/>
          <w:numId w:val="21"/>
        </w:numPr>
        <w:ind w:right="-22"/>
      </w:pPr>
      <w:bookmarkStart w:id="10" w:name="_Ref130994771"/>
      <w:bookmarkEnd w:id="9"/>
      <w:r w:rsidRPr="00AC75E0">
        <w:t xml:space="preserve">R4-2302942, “WF for 8Rx UE performance requirements”, Huawei, </w:t>
      </w:r>
      <w:proofErr w:type="spellStart"/>
      <w:r w:rsidRPr="00AC75E0">
        <w:t>HiSilicon</w:t>
      </w:r>
      <w:proofErr w:type="spellEnd"/>
      <w:r w:rsidRPr="00AC75E0">
        <w:t>, RAN WG4 #106, Athens, Greece, 27 February - 03 March, 2023</w:t>
      </w:r>
      <w:bookmarkEnd w:id="10"/>
    </w:p>
    <w:p w14:paraId="0194E101" w14:textId="387E58E0" w:rsidR="00E81F72" w:rsidRPr="00AC75E0" w:rsidRDefault="004E2483" w:rsidP="00E81F72">
      <w:pPr>
        <w:pStyle w:val="ListParagraph"/>
        <w:numPr>
          <w:ilvl w:val="0"/>
          <w:numId w:val="21"/>
        </w:numPr>
        <w:ind w:right="-22"/>
      </w:pPr>
      <w:bookmarkStart w:id="11" w:name="_Ref130807933"/>
      <w:r w:rsidRPr="00AC75E0">
        <w:t>R4-2304100</w:t>
      </w:r>
      <w:r w:rsidR="00E81F72" w:rsidRPr="00AC75E0">
        <w:t xml:space="preserve"> </w:t>
      </w:r>
      <w:r w:rsidR="00175AE8" w:rsidRPr="00AC75E0">
        <w:rPr>
          <w:lang w:val="en-GB"/>
        </w:rPr>
        <w:t>Simulation results of</w:t>
      </w:r>
      <w:r w:rsidR="00E81F72" w:rsidRPr="00AC75E0">
        <w:rPr>
          <w:lang w:val="en-GB"/>
        </w:rPr>
        <w:t xml:space="preserve"> 8Rx </w:t>
      </w:r>
      <w:r w:rsidR="00175AE8" w:rsidRPr="00AC75E0">
        <w:rPr>
          <w:lang w:val="en-GB"/>
        </w:rPr>
        <w:t>CSI requirements</w:t>
      </w:r>
      <w:r w:rsidR="00E81F72" w:rsidRPr="00AC75E0">
        <w:rPr>
          <w:lang w:val="en-GB"/>
        </w:rPr>
        <w:t>, RAN4 #106-bis-e, Electronic Meeting, April 17 – 26, 2023.</w:t>
      </w:r>
      <w:bookmarkEnd w:id="11"/>
    </w:p>
    <w:bookmarkEnd w:id="7"/>
    <w:p w14:paraId="5A764072" w14:textId="12A8F506" w:rsidR="00832E00" w:rsidRPr="00D40277" w:rsidRDefault="00832E00" w:rsidP="005B43D8">
      <w:pPr>
        <w:ind w:left="360" w:right="-22"/>
      </w:pPr>
    </w:p>
    <w:sectPr w:rsidR="00832E00" w:rsidRPr="00D4027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977DC" w14:textId="77777777" w:rsidR="00925570" w:rsidRDefault="00925570" w:rsidP="00001C9B">
      <w:pPr>
        <w:spacing w:after="0" w:line="240" w:lineRule="auto"/>
      </w:pPr>
      <w:r>
        <w:separator/>
      </w:r>
    </w:p>
  </w:endnote>
  <w:endnote w:type="continuationSeparator" w:id="0">
    <w:p w14:paraId="14543CF6" w14:textId="77777777" w:rsidR="00925570" w:rsidRDefault="00925570" w:rsidP="00001C9B">
      <w:pPr>
        <w:spacing w:after="0" w:line="240" w:lineRule="auto"/>
      </w:pPr>
      <w:r>
        <w:continuationSeparator/>
      </w:r>
    </w:p>
  </w:endnote>
  <w:endnote w:type="continuationNotice" w:id="1">
    <w:p w14:paraId="4339CDEA" w14:textId="77777777" w:rsidR="00925570" w:rsidRDefault="009255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1DF72" w14:textId="77777777" w:rsidR="00925570" w:rsidRDefault="00925570" w:rsidP="00001C9B">
      <w:pPr>
        <w:spacing w:after="0" w:line="240" w:lineRule="auto"/>
      </w:pPr>
      <w:r>
        <w:separator/>
      </w:r>
    </w:p>
  </w:footnote>
  <w:footnote w:type="continuationSeparator" w:id="0">
    <w:p w14:paraId="7FFC617C" w14:textId="77777777" w:rsidR="00925570" w:rsidRDefault="00925570" w:rsidP="00001C9B">
      <w:pPr>
        <w:spacing w:after="0" w:line="240" w:lineRule="auto"/>
      </w:pPr>
      <w:r>
        <w:continuationSeparator/>
      </w:r>
    </w:p>
  </w:footnote>
  <w:footnote w:type="continuationNotice" w:id="1">
    <w:p w14:paraId="56BA6441" w14:textId="77777777" w:rsidR="00925570" w:rsidRDefault="0092557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0"/>
  </w:num>
  <w:num w:numId="4" w16cid:durableId="517735681">
    <w:abstractNumId w:val="4"/>
  </w:num>
  <w:num w:numId="5" w16cid:durableId="1142041724">
    <w:abstractNumId w:val="14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5"/>
  </w:num>
  <w:num w:numId="16" w16cid:durableId="516113510">
    <w:abstractNumId w:val="3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2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635332301">
    <w:abstractNumId w:val="16"/>
  </w:num>
  <w:num w:numId="28" w16cid:durableId="1022165106">
    <w:abstractNumId w:val="6"/>
  </w:num>
  <w:num w:numId="29" w16cid:durableId="1805922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40DC"/>
    <w:rsid w:val="000151EF"/>
    <w:rsid w:val="0002106C"/>
    <w:rsid w:val="000239F5"/>
    <w:rsid w:val="00033ACE"/>
    <w:rsid w:val="00042875"/>
    <w:rsid w:val="00047D97"/>
    <w:rsid w:val="00047F2A"/>
    <w:rsid w:val="0008612A"/>
    <w:rsid w:val="00090E18"/>
    <w:rsid w:val="000A10BC"/>
    <w:rsid w:val="000A13B1"/>
    <w:rsid w:val="000B0056"/>
    <w:rsid w:val="000C3C7B"/>
    <w:rsid w:val="000D0F93"/>
    <w:rsid w:val="000F1CC7"/>
    <w:rsid w:val="00106416"/>
    <w:rsid w:val="00110481"/>
    <w:rsid w:val="001127C9"/>
    <w:rsid w:val="00115B88"/>
    <w:rsid w:val="00132F6A"/>
    <w:rsid w:val="00133913"/>
    <w:rsid w:val="00137298"/>
    <w:rsid w:val="00140221"/>
    <w:rsid w:val="00160CB9"/>
    <w:rsid w:val="001642FC"/>
    <w:rsid w:val="0016496B"/>
    <w:rsid w:val="001743E2"/>
    <w:rsid w:val="001745F8"/>
    <w:rsid w:val="00175AE8"/>
    <w:rsid w:val="00181E63"/>
    <w:rsid w:val="001838CF"/>
    <w:rsid w:val="001868EE"/>
    <w:rsid w:val="001A3BA4"/>
    <w:rsid w:val="001A6D1F"/>
    <w:rsid w:val="001D1502"/>
    <w:rsid w:val="001E30F6"/>
    <w:rsid w:val="001F52D5"/>
    <w:rsid w:val="00210BE1"/>
    <w:rsid w:val="00217EE5"/>
    <w:rsid w:val="00235F5C"/>
    <w:rsid w:val="00257FA3"/>
    <w:rsid w:val="00264575"/>
    <w:rsid w:val="00276752"/>
    <w:rsid w:val="00277B56"/>
    <w:rsid w:val="00291CEF"/>
    <w:rsid w:val="002A19F5"/>
    <w:rsid w:val="002B4922"/>
    <w:rsid w:val="002C22C3"/>
    <w:rsid w:val="002C2D19"/>
    <w:rsid w:val="002C2FFF"/>
    <w:rsid w:val="002D10FA"/>
    <w:rsid w:val="002D4C55"/>
    <w:rsid w:val="002E6DED"/>
    <w:rsid w:val="002F645C"/>
    <w:rsid w:val="00300956"/>
    <w:rsid w:val="0031063C"/>
    <w:rsid w:val="00314B1B"/>
    <w:rsid w:val="00317187"/>
    <w:rsid w:val="0032499A"/>
    <w:rsid w:val="003341F7"/>
    <w:rsid w:val="00347FEC"/>
    <w:rsid w:val="00356F45"/>
    <w:rsid w:val="00366B74"/>
    <w:rsid w:val="00383DAE"/>
    <w:rsid w:val="00387FDA"/>
    <w:rsid w:val="003A2B91"/>
    <w:rsid w:val="003A710A"/>
    <w:rsid w:val="003B659E"/>
    <w:rsid w:val="003C275E"/>
    <w:rsid w:val="003C41A2"/>
    <w:rsid w:val="003C4FDE"/>
    <w:rsid w:val="003E58DF"/>
    <w:rsid w:val="00404C4C"/>
    <w:rsid w:val="004114AB"/>
    <w:rsid w:val="0041413E"/>
    <w:rsid w:val="0041423F"/>
    <w:rsid w:val="00414F81"/>
    <w:rsid w:val="00417CB1"/>
    <w:rsid w:val="00434E42"/>
    <w:rsid w:val="00436A0F"/>
    <w:rsid w:val="00437150"/>
    <w:rsid w:val="0043750A"/>
    <w:rsid w:val="004616C1"/>
    <w:rsid w:val="004732E9"/>
    <w:rsid w:val="004854BB"/>
    <w:rsid w:val="00496606"/>
    <w:rsid w:val="004B3F39"/>
    <w:rsid w:val="004E2483"/>
    <w:rsid w:val="004E5E66"/>
    <w:rsid w:val="004E7ADB"/>
    <w:rsid w:val="004F5402"/>
    <w:rsid w:val="00503B4D"/>
    <w:rsid w:val="00504EE9"/>
    <w:rsid w:val="00521576"/>
    <w:rsid w:val="005250E6"/>
    <w:rsid w:val="00542D23"/>
    <w:rsid w:val="0054442C"/>
    <w:rsid w:val="00550285"/>
    <w:rsid w:val="00562492"/>
    <w:rsid w:val="00572167"/>
    <w:rsid w:val="00572A20"/>
    <w:rsid w:val="00576002"/>
    <w:rsid w:val="005836F8"/>
    <w:rsid w:val="005918FA"/>
    <w:rsid w:val="00592A86"/>
    <w:rsid w:val="005A03D6"/>
    <w:rsid w:val="005A78CE"/>
    <w:rsid w:val="005B43D8"/>
    <w:rsid w:val="005B4801"/>
    <w:rsid w:val="005C0812"/>
    <w:rsid w:val="005C23A4"/>
    <w:rsid w:val="005D1CDF"/>
    <w:rsid w:val="005D2BB7"/>
    <w:rsid w:val="005E61A8"/>
    <w:rsid w:val="005F1ECF"/>
    <w:rsid w:val="005F6419"/>
    <w:rsid w:val="0060543D"/>
    <w:rsid w:val="006104DD"/>
    <w:rsid w:val="006130B5"/>
    <w:rsid w:val="00613B03"/>
    <w:rsid w:val="00617400"/>
    <w:rsid w:val="00632D29"/>
    <w:rsid w:val="00643E69"/>
    <w:rsid w:val="00657B8C"/>
    <w:rsid w:val="00664950"/>
    <w:rsid w:val="00683220"/>
    <w:rsid w:val="00687FA0"/>
    <w:rsid w:val="00695AFB"/>
    <w:rsid w:val="006A0BEB"/>
    <w:rsid w:val="006A3C11"/>
    <w:rsid w:val="006B3F10"/>
    <w:rsid w:val="006B7010"/>
    <w:rsid w:val="006C3095"/>
    <w:rsid w:val="006E1151"/>
    <w:rsid w:val="006E6311"/>
    <w:rsid w:val="006F3000"/>
    <w:rsid w:val="00711F40"/>
    <w:rsid w:val="007145FF"/>
    <w:rsid w:val="007155DE"/>
    <w:rsid w:val="00715B2A"/>
    <w:rsid w:val="007450F1"/>
    <w:rsid w:val="00751515"/>
    <w:rsid w:val="00754DF3"/>
    <w:rsid w:val="007626B7"/>
    <w:rsid w:val="0078212B"/>
    <w:rsid w:val="00784DF6"/>
    <w:rsid w:val="00785232"/>
    <w:rsid w:val="007918C9"/>
    <w:rsid w:val="007B186C"/>
    <w:rsid w:val="007C1696"/>
    <w:rsid w:val="007C3ED0"/>
    <w:rsid w:val="007C4060"/>
    <w:rsid w:val="007C5971"/>
    <w:rsid w:val="007F05FA"/>
    <w:rsid w:val="007F54B9"/>
    <w:rsid w:val="00806A76"/>
    <w:rsid w:val="00811C9D"/>
    <w:rsid w:val="00816C80"/>
    <w:rsid w:val="00832E00"/>
    <w:rsid w:val="00841BCD"/>
    <w:rsid w:val="00847EA3"/>
    <w:rsid w:val="00851A8E"/>
    <w:rsid w:val="00851C2D"/>
    <w:rsid w:val="0085365B"/>
    <w:rsid w:val="008826C1"/>
    <w:rsid w:val="00883DFD"/>
    <w:rsid w:val="00884EF0"/>
    <w:rsid w:val="008A1BF7"/>
    <w:rsid w:val="008A5B0E"/>
    <w:rsid w:val="008B0961"/>
    <w:rsid w:val="008E009B"/>
    <w:rsid w:val="0090091A"/>
    <w:rsid w:val="009042BD"/>
    <w:rsid w:val="00925570"/>
    <w:rsid w:val="00936159"/>
    <w:rsid w:val="00977E1D"/>
    <w:rsid w:val="009A5A62"/>
    <w:rsid w:val="009B0573"/>
    <w:rsid w:val="009B7B4B"/>
    <w:rsid w:val="009B7C21"/>
    <w:rsid w:val="009C1E31"/>
    <w:rsid w:val="00A02AAA"/>
    <w:rsid w:val="00A04992"/>
    <w:rsid w:val="00A147AA"/>
    <w:rsid w:val="00A21D71"/>
    <w:rsid w:val="00A22B78"/>
    <w:rsid w:val="00A242F4"/>
    <w:rsid w:val="00A25AE5"/>
    <w:rsid w:val="00A32424"/>
    <w:rsid w:val="00A37002"/>
    <w:rsid w:val="00A40652"/>
    <w:rsid w:val="00A4169C"/>
    <w:rsid w:val="00A4355E"/>
    <w:rsid w:val="00A608C7"/>
    <w:rsid w:val="00A71A44"/>
    <w:rsid w:val="00A92BCD"/>
    <w:rsid w:val="00AA1B0E"/>
    <w:rsid w:val="00AA360D"/>
    <w:rsid w:val="00AA47B6"/>
    <w:rsid w:val="00AC00B3"/>
    <w:rsid w:val="00AC163B"/>
    <w:rsid w:val="00AC1A8D"/>
    <w:rsid w:val="00AC4BA4"/>
    <w:rsid w:val="00AC5CA7"/>
    <w:rsid w:val="00AC6058"/>
    <w:rsid w:val="00AC75E0"/>
    <w:rsid w:val="00AE2BA5"/>
    <w:rsid w:val="00AE56B1"/>
    <w:rsid w:val="00AE6D09"/>
    <w:rsid w:val="00AF7A7C"/>
    <w:rsid w:val="00B25DCE"/>
    <w:rsid w:val="00B408B6"/>
    <w:rsid w:val="00B431B3"/>
    <w:rsid w:val="00B50C0C"/>
    <w:rsid w:val="00B542DA"/>
    <w:rsid w:val="00B73862"/>
    <w:rsid w:val="00B73F43"/>
    <w:rsid w:val="00BA6B66"/>
    <w:rsid w:val="00BA6E48"/>
    <w:rsid w:val="00BD71B0"/>
    <w:rsid w:val="00BE0AF6"/>
    <w:rsid w:val="00BE1F03"/>
    <w:rsid w:val="00BE58A7"/>
    <w:rsid w:val="00BE62C7"/>
    <w:rsid w:val="00BF2218"/>
    <w:rsid w:val="00BF4AC7"/>
    <w:rsid w:val="00C0426B"/>
    <w:rsid w:val="00C045DF"/>
    <w:rsid w:val="00C166AA"/>
    <w:rsid w:val="00C26D43"/>
    <w:rsid w:val="00C46548"/>
    <w:rsid w:val="00C574D5"/>
    <w:rsid w:val="00C73F32"/>
    <w:rsid w:val="00C85B86"/>
    <w:rsid w:val="00C87462"/>
    <w:rsid w:val="00C925EB"/>
    <w:rsid w:val="00CA180C"/>
    <w:rsid w:val="00CA6496"/>
    <w:rsid w:val="00CA6572"/>
    <w:rsid w:val="00CB22B2"/>
    <w:rsid w:val="00CC3EE2"/>
    <w:rsid w:val="00CC73CE"/>
    <w:rsid w:val="00CC74FD"/>
    <w:rsid w:val="00CD455A"/>
    <w:rsid w:val="00CD7492"/>
    <w:rsid w:val="00CE3A6B"/>
    <w:rsid w:val="00CE5ECE"/>
    <w:rsid w:val="00D00211"/>
    <w:rsid w:val="00D06309"/>
    <w:rsid w:val="00D27077"/>
    <w:rsid w:val="00D351EA"/>
    <w:rsid w:val="00D40277"/>
    <w:rsid w:val="00D40288"/>
    <w:rsid w:val="00D43403"/>
    <w:rsid w:val="00D4794A"/>
    <w:rsid w:val="00D5270B"/>
    <w:rsid w:val="00D62E71"/>
    <w:rsid w:val="00D6430D"/>
    <w:rsid w:val="00D645AE"/>
    <w:rsid w:val="00D66188"/>
    <w:rsid w:val="00D6644E"/>
    <w:rsid w:val="00D731F6"/>
    <w:rsid w:val="00D740CA"/>
    <w:rsid w:val="00D85728"/>
    <w:rsid w:val="00D95481"/>
    <w:rsid w:val="00DC7A13"/>
    <w:rsid w:val="00DE39C1"/>
    <w:rsid w:val="00DE3F99"/>
    <w:rsid w:val="00DF2997"/>
    <w:rsid w:val="00E10BC4"/>
    <w:rsid w:val="00E1415D"/>
    <w:rsid w:val="00E323E9"/>
    <w:rsid w:val="00E34018"/>
    <w:rsid w:val="00E37052"/>
    <w:rsid w:val="00E437D2"/>
    <w:rsid w:val="00E55751"/>
    <w:rsid w:val="00E81F72"/>
    <w:rsid w:val="00E8276C"/>
    <w:rsid w:val="00E96344"/>
    <w:rsid w:val="00EA2311"/>
    <w:rsid w:val="00EC06C1"/>
    <w:rsid w:val="00EC7BC3"/>
    <w:rsid w:val="00ED6639"/>
    <w:rsid w:val="00ED7600"/>
    <w:rsid w:val="00ED77A6"/>
    <w:rsid w:val="00EF286C"/>
    <w:rsid w:val="00EF6073"/>
    <w:rsid w:val="00EF698B"/>
    <w:rsid w:val="00F06BFC"/>
    <w:rsid w:val="00F1362C"/>
    <w:rsid w:val="00F414F1"/>
    <w:rsid w:val="00F508B8"/>
    <w:rsid w:val="00F72CB1"/>
    <w:rsid w:val="00F8215E"/>
    <w:rsid w:val="00F824F5"/>
    <w:rsid w:val="00F8502E"/>
    <w:rsid w:val="00F90FAB"/>
    <w:rsid w:val="00F9374D"/>
    <w:rsid w:val="00F977B3"/>
    <w:rsid w:val="00FA1DFE"/>
    <w:rsid w:val="00FC29B9"/>
    <w:rsid w:val="00FC6FD3"/>
    <w:rsid w:val="00FE305C"/>
    <w:rsid w:val="00FE4CB1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DDAE15E0-EB63-42A3-8E96-652B7E410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5AIRPNAIUNRU-1328258698-21278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https://nokia.sharepoint.com/sites/c5g/5gradio/_layouts/15/DocIdRedir.aspx?ID=5AIRPNAIUNRU-1328258698-21278</Url>
      <Description>5AIRPNAIUNRU-1328258698-21278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0</TotalTime>
  <Pages>3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Links>
    <vt:vector size="24" baseType="variant">
      <vt:variant>
        <vt:i4>983044</vt:i4>
      </vt:variant>
      <vt:variant>
        <vt:i4>30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https://portal.3gpp.org/desktopmodules/Specifications/SpecificationDetails.aspx?specificationId=3213</vt:lpwstr>
      </vt:variant>
      <vt:variant>
        <vt:lpwstr/>
      </vt:variant>
      <vt:variant>
        <vt:i4>3145855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https://www.3gpp.org/ftp/meetings_3gpp_sync/RAN4/Inbox/R4-2302926.zip</vt:lpwstr>
      </vt:variant>
      <vt:variant>
        <vt:lpwstr/>
      </vt:variant>
      <vt:variant>
        <vt:i4>4325412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https://www.3gpp.org/ftp/tsg_ran/WG4_Radio/TSGR4_105/Docs/R4-2220152.zip</vt:lpwstr>
      </vt:variant>
      <vt:variant>
        <vt:lpwstr/>
      </vt:variant>
      <vt:variant>
        <vt:i4>1966133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https://www.3gpp.org/ftp/tsg_ran/TSG_RAN/TSGR_96/Docs/RP-221496.zip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Khouloud Issiali (Nokia)</cp:lastModifiedBy>
  <cp:revision>88</cp:revision>
  <dcterms:created xsi:type="dcterms:W3CDTF">2023-03-29T12:39:00Z</dcterms:created>
  <dcterms:modified xsi:type="dcterms:W3CDTF">2023-04-10T08:17:00Z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ece91f7e-92e7-4bc1-b340-5eb16438c58b</vt:lpwstr>
  </property>
  <property fmtid="{D5CDD505-2E9C-101B-9397-08002B2CF9AE}" pid="11" name="MediaServiceImageTags">
    <vt:lpwstr/>
  </property>
</Properties>
</file>